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526" w:rsidRDefault="00270526" w:rsidP="0027052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FULBOURN</w:t>
      </w:r>
      <w:r>
        <w:rPr>
          <w:rStyle w:val="Hyperlink"/>
          <w:color w:val="auto"/>
          <w:u w:val="none"/>
        </w:rPr>
        <w:t xml:space="preserve">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270526" w:rsidRDefault="00270526" w:rsidP="0027052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Gillingham, Dorset. Franklin.</w:t>
      </w:r>
    </w:p>
    <w:p w:rsidR="00270526" w:rsidRDefault="00270526" w:rsidP="0027052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70526" w:rsidRDefault="00270526" w:rsidP="0027052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70526" w:rsidRDefault="00270526" w:rsidP="0027052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John Porter(q.v.) brought a plaint of debt against him.</w:t>
      </w:r>
    </w:p>
    <w:p w:rsidR="00270526" w:rsidRDefault="00270526" w:rsidP="0027052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270526" w:rsidRDefault="00270526" w:rsidP="0027052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70526" w:rsidRDefault="00270526" w:rsidP="0027052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70526" w:rsidRDefault="00270526" w:rsidP="0027052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September 2016</w:t>
      </w:r>
    </w:p>
    <w:p w:rsidR="006B2F86" w:rsidRPr="00E71FC3" w:rsidRDefault="002705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526" w:rsidRDefault="00270526" w:rsidP="00E71FC3">
      <w:pPr>
        <w:spacing w:after="0" w:line="240" w:lineRule="auto"/>
      </w:pPr>
      <w:r>
        <w:separator/>
      </w:r>
    </w:p>
  </w:endnote>
  <w:endnote w:type="continuationSeparator" w:id="0">
    <w:p w:rsidR="00270526" w:rsidRDefault="002705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526" w:rsidRDefault="00270526" w:rsidP="00E71FC3">
      <w:pPr>
        <w:spacing w:after="0" w:line="240" w:lineRule="auto"/>
      </w:pPr>
      <w:r>
        <w:separator/>
      </w:r>
    </w:p>
  </w:footnote>
  <w:footnote w:type="continuationSeparator" w:id="0">
    <w:p w:rsidR="00270526" w:rsidRDefault="002705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526"/>
    <w:rsid w:val="001A7C09"/>
    <w:rsid w:val="0027052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99B62D-20B2-4E23-A912-550E140E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05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2017-03-21T22:19:00Z</dcterms:created>
  <dcterms:modified xsi:type="dcterms:W3CDTF">2017-03-21T22:19:00Z</dcterms:modified>
</cp:coreProperties>
</file>